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A25A6" w14:textId="416334A9" w:rsidR="006921FD" w:rsidRPr="00246609" w:rsidRDefault="006921FD" w:rsidP="007F2441">
      <w:pPr>
        <w:ind w:left="6372" w:firstLine="708"/>
        <w:rPr>
          <w:rFonts w:cstheme="minorHAnsi"/>
          <w:b/>
          <w:bCs/>
          <w:sz w:val="24"/>
          <w:szCs w:val="24"/>
        </w:rPr>
      </w:pPr>
    </w:p>
    <w:p w14:paraId="49B8A622" w14:textId="77777777" w:rsidR="00924BF2" w:rsidRDefault="00924BF2" w:rsidP="006921FD">
      <w:pPr>
        <w:spacing w:after="0" w:line="240" w:lineRule="auto"/>
        <w:ind w:left="3540" w:firstLine="708"/>
        <w:rPr>
          <w:rFonts w:cstheme="minorHAnsi"/>
          <w:b/>
          <w:bCs/>
          <w:sz w:val="24"/>
          <w:szCs w:val="24"/>
        </w:rPr>
      </w:pPr>
    </w:p>
    <w:p w14:paraId="7B703DB4" w14:textId="75B139D1" w:rsidR="00924BF2" w:rsidRDefault="00924BF2" w:rsidP="004C1027">
      <w:pPr>
        <w:spacing w:after="0" w:line="240" w:lineRule="auto"/>
        <w:rPr>
          <w:rFonts w:ascii="Georgia" w:eastAsia="Times New Roman" w:hAnsi="Georgia" w:cs="Times New Roman"/>
          <w:b/>
          <w:color w:val="000000"/>
          <w:sz w:val="20"/>
          <w:szCs w:val="20"/>
          <w:lang w:eastAsia="pl-PL"/>
        </w:rPr>
      </w:pPr>
      <w:r w:rsidRPr="00AB4B71">
        <w:rPr>
          <w:rFonts w:ascii="Georgia" w:eastAsia="Times New Roman" w:hAnsi="Georgia" w:cs="Times New Roman"/>
          <w:b/>
          <w:color w:val="000000"/>
          <w:sz w:val="20"/>
          <w:szCs w:val="20"/>
          <w:lang w:eastAsia="pl-PL"/>
        </w:rPr>
        <w:t xml:space="preserve">Załącznik nr </w:t>
      </w:r>
      <w:r w:rsidR="00E14966">
        <w:rPr>
          <w:rFonts w:ascii="Georgia" w:eastAsia="Times New Roman" w:hAnsi="Georgia" w:cs="Times New Roman"/>
          <w:b/>
          <w:color w:val="000000"/>
          <w:sz w:val="20"/>
          <w:szCs w:val="20"/>
          <w:lang w:eastAsia="pl-PL"/>
        </w:rPr>
        <w:t>8</w:t>
      </w:r>
      <w:r w:rsidRPr="00AB4B71">
        <w:rPr>
          <w:rFonts w:ascii="Georgia" w:eastAsia="Times New Roman" w:hAnsi="Georgia" w:cs="Times New Roman"/>
          <w:b/>
          <w:color w:val="000000"/>
          <w:sz w:val="20"/>
          <w:szCs w:val="20"/>
          <w:lang w:eastAsia="pl-PL"/>
        </w:rPr>
        <w:t xml:space="preserve"> do SWZ</w:t>
      </w:r>
    </w:p>
    <w:p w14:paraId="54EFA6E5" w14:textId="77777777" w:rsidR="004C1027" w:rsidRPr="00AB4B71" w:rsidRDefault="004C1027" w:rsidP="004C1027">
      <w:pPr>
        <w:spacing w:after="0" w:line="240" w:lineRule="auto"/>
        <w:rPr>
          <w:rFonts w:ascii="Georgia" w:eastAsia="Times New Roman" w:hAnsi="Georgia" w:cs="Times New Roman"/>
          <w:b/>
          <w:color w:val="000000"/>
          <w:sz w:val="20"/>
          <w:szCs w:val="20"/>
          <w:lang w:eastAsia="pl-PL"/>
        </w:rPr>
      </w:pPr>
    </w:p>
    <w:p w14:paraId="43A4D537" w14:textId="26A11280" w:rsidR="004C1027" w:rsidRDefault="00924BF2" w:rsidP="004C1027">
      <w:pPr>
        <w:tabs>
          <w:tab w:val="center" w:pos="4536"/>
          <w:tab w:val="left" w:pos="6945"/>
        </w:tabs>
        <w:spacing w:after="60"/>
        <w:rPr>
          <w:rFonts w:ascii="Calibri" w:eastAsia="Times New Roman" w:hAnsi="Calibri"/>
          <w:i/>
          <w:iCs/>
          <w:sz w:val="20"/>
          <w:szCs w:val="20"/>
        </w:rPr>
      </w:pPr>
      <w:r w:rsidRPr="00AB4B71">
        <w:rPr>
          <w:rFonts w:ascii="Calibri" w:eastAsia="Calibri" w:hAnsi="Calibri" w:cs="Calibri"/>
          <w:b/>
          <w:bCs/>
          <w:i/>
          <w:iCs/>
          <w:sz w:val="20"/>
          <w:szCs w:val="20"/>
          <w:lang w:eastAsia="ar-SA"/>
        </w:rPr>
        <w:t>Nr postępowania:</w:t>
      </w:r>
      <w:r w:rsidR="005E6919" w:rsidRPr="005E6919">
        <w:t xml:space="preserve"> </w:t>
      </w:r>
      <w:r w:rsidR="005E6919" w:rsidRPr="005E6919">
        <w:rPr>
          <w:rFonts w:ascii="Calibri" w:eastAsia="Calibri" w:hAnsi="Calibri" w:cs="Calibri"/>
          <w:b/>
          <w:bCs/>
          <w:i/>
          <w:iCs/>
          <w:sz w:val="20"/>
          <w:szCs w:val="20"/>
          <w:lang w:eastAsia="ar-SA"/>
        </w:rPr>
        <w:t>MR.271.2.2026</w:t>
      </w:r>
    </w:p>
    <w:p w14:paraId="31BF7EDD" w14:textId="77777777" w:rsidR="00924BF2" w:rsidRPr="00AB4B71" w:rsidRDefault="00924BF2" w:rsidP="00924BF2">
      <w:pPr>
        <w:spacing w:after="0" w:line="240" w:lineRule="auto"/>
        <w:rPr>
          <w:rFonts w:ascii="Georgia" w:eastAsia="Times New Roman" w:hAnsi="Georgia" w:cs="Times New Roman"/>
          <w:b/>
          <w:color w:val="000000"/>
          <w:sz w:val="20"/>
          <w:szCs w:val="20"/>
          <w:lang w:eastAsia="pl-PL"/>
        </w:rPr>
      </w:pPr>
    </w:p>
    <w:p w14:paraId="3F423FCE" w14:textId="77777777" w:rsidR="00924BF2" w:rsidRPr="00AB4B71" w:rsidRDefault="00924BF2" w:rsidP="00924BF2">
      <w:pPr>
        <w:spacing w:after="0" w:line="240" w:lineRule="auto"/>
        <w:jc w:val="center"/>
        <w:rPr>
          <w:rFonts w:ascii="Georgia" w:eastAsia="Times New Roman" w:hAnsi="Georgia" w:cs="Times New Roman"/>
          <w:b/>
          <w:color w:val="000000"/>
          <w:sz w:val="20"/>
          <w:szCs w:val="20"/>
          <w:lang w:eastAsia="pl-PL"/>
        </w:rPr>
      </w:pPr>
    </w:p>
    <w:p w14:paraId="6B969F0B" w14:textId="77777777" w:rsidR="00924BF2" w:rsidRPr="00AB4B71" w:rsidRDefault="00924BF2" w:rsidP="00924BF2">
      <w:pPr>
        <w:spacing w:after="0"/>
        <w:ind w:left="2831" w:firstLine="709"/>
        <w:rPr>
          <w:rFonts w:ascii="Georgia" w:eastAsia="Times New Roman" w:hAnsi="Georgia" w:cs="Times New Roman"/>
          <w:b/>
          <w:bCs/>
          <w:sz w:val="20"/>
          <w:szCs w:val="20"/>
          <w:lang w:eastAsia="pl-PL"/>
        </w:rPr>
      </w:pPr>
      <w:r w:rsidRPr="00AB4B71">
        <w:rPr>
          <w:rFonts w:ascii="Georgia" w:eastAsia="Times New Roman" w:hAnsi="Georgia" w:cs="Times New Roman"/>
          <w:b/>
          <w:bCs/>
          <w:sz w:val="20"/>
          <w:szCs w:val="20"/>
          <w:lang w:eastAsia="pl-PL"/>
        </w:rPr>
        <w:t>Nazwa postępowania:</w:t>
      </w:r>
    </w:p>
    <w:p w14:paraId="0C6067B4" w14:textId="77777777" w:rsidR="00924BF2" w:rsidRPr="00AB4B71" w:rsidRDefault="00924BF2" w:rsidP="00924BF2">
      <w:pPr>
        <w:spacing w:after="0"/>
        <w:jc w:val="center"/>
        <w:rPr>
          <w:rFonts w:ascii="Georgia" w:eastAsia="Times New Roman" w:hAnsi="Georgia" w:cs="Times New Roman"/>
          <w:b/>
          <w:bCs/>
          <w:sz w:val="20"/>
          <w:szCs w:val="20"/>
          <w:lang w:eastAsia="pl-PL"/>
        </w:rPr>
      </w:pPr>
    </w:p>
    <w:p w14:paraId="73E175F5" w14:textId="1356B3E0" w:rsidR="004C1027" w:rsidRPr="00DE0AB9" w:rsidRDefault="004C1027" w:rsidP="004C1027">
      <w:pPr>
        <w:tabs>
          <w:tab w:val="center" w:pos="4536"/>
          <w:tab w:val="left" w:pos="6945"/>
        </w:tabs>
        <w:spacing w:after="60"/>
        <w:rPr>
          <w:b/>
          <w:bCs/>
          <w:i/>
          <w:iCs/>
          <w:color w:val="0070C0"/>
        </w:rPr>
      </w:pPr>
      <w:r w:rsidRPr="00DE0AB9">
        <w:rPr>
          <w:b/>
          <w:bCs/>
          <w:i/>
          <w:iCs/>
          <w:color w:val="0070C0"/>
        </w:rPr>
        <w:t>Wykonanie robót malarskich na  Molo w Sopocie</w:t>
      </w:r>
    </w:p>
    <w:p w14:paraId="35314EAB" w14:textId="77777777" w:rsidR="00924BF2" w:rsidRDefault="00924BF2" w:rsidP="006921FD">
      <w:pPr>
        <w:spacing w:after="0" w:line="240" w:lineRule="auto"/>
        <w:ind w:left="3540" w:firstLine="708"/>
        <w:rPr>
          <w:rFonts w:cstheme="minorHAnsi"/>
          <w:b/>
          <w:bCs/>
          <w:sz w:val="24"/>
          <w:szCs w:val="24"/>
        </w:rPr>
      </w:pPr>
    </w:p>
    <w:p w14:paraId="4A5EAC6C" w14:textId="7E8C7654" w:rsidR="006921FD" w:rsidRDefault="00924BF2" w:rsidP="00924BF2">
      <w:pPr>
        <w:spacing w:after="0" w:line="240" w:lineRule="auto"/>
        <w:ind w:left="3545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="007306D2">
        <w:rPr>
          <w:rFonts w:cstheme="minorHAnsi"/>
          <w:b/>
          <w:bCs/>
          <w:sz w:val="24"/>
          <w:szCs w:val="24"/>
        </w:rPr>
        <w:t xml:space="preserve">WYKAZ </w:t>
      </w:r>
      <w:r w:rsidR="004C1027">
        <w:rPr>
          <w:rFonts w:cstheme="minorHAnsi"/>
          <w:b/>
          <w:bCs/>
          <w:sz w:val="24"/>
          <w:szCs w:val="24"/>
        </w:rPr>
        <w:t>ROBÓT</w:t>
      </w:r>
      <w:r w:rsidR="006A3644">
        <w:rPr>
          <w:rStyle w:val="Odwoanieprzypisudolnego"/>
          <w:rFonts w:cstheme="minorHAnsi"/>
          <w:b/>
          <w:bCs/>
          <w:sz w:val="24"/>
          <w:szCs w:val="24"/>
        </w:rPr>
        <w:footnoteReference w:id="1"/>
      </w:r>
    </w:p>
    <w:p w14:paraId="72A2EB14" w14:textId="77777777" w:rsidR="006921FD" w:rsidRPr="006921FD" w:rsidRDefault="006921FD" w:rsidP="006921FD">
      <w:pPr>
        <w:spacing w:after="0" w:line="312" w:lineRule="auto"/>
        <w:rPr>
          <w:rFonts w:eastAsia="Times New Roman" w:cstheme="minorHAnsi"/>
          <w:b/>
          <w:sz w:val="24"/>
          <w:szCs w:val="24"/>
          <w:u w:val="single"/>
          <w:lang w:eastAsia="pl-PL"/>
        </w:rPr>
      </w:pPr>
    </w:p>
    <w:p w14:paraId="246EB2F7" w14:textId="2625F992" w:rsidR="006921FD" w:rsidRPr="006A3644" w:rsidRDefault="006921FD" w:rsidP="006921FD">
      <w:pPr>
        <w:spacing w:after="0" w:line="312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6921FD">
        <w:rPr>
          <w:rFonts w:eastAsia="Times New Roman" w:cstheme="minorHAnsi"/>
          <w:b/>
          <w:sz w:val="24"/>
          <w:szCs w:val="24"/>
          <w:u w:val="single"/>
          <w:lang w:eastAsia="pl-PL"/>
        </w:rPr>
        <w:t>Dane dotyczące Wykonawcy</w:t>
      </w:r>
      <w:r w:rsidRPr="006921FD">
        <w:rPr>
          <w:rFonts w:eastAsia="Times New Roman" w:cstheme="minorHAnsi"/>
          <w:sz w:val="24"/>
          <w:szCs w:val="24"/>
          <w:u w:val="single"/>
          <w:lang w:eastAsia="pl-PL"/>
        </w:rPr>
        <w:t>:</w:t>
      </w:r>
      <w:r w:rsidRPr="006921FD">
        <w:rPr>
          <w:rFonts w:eastAsia="Times New Roman" w:cstheme="minorHAnsi"/>
          <w:sz w:val="24"/>
          <w:szCs w:val="24"/>
          <w:lang w:eastAsia="pl-PL"/>
        </w:rPr>
        <w:t>: ……………………………………………….….………………..………..</w:t>
      </w:r>
    </w:p>
    <w:p w14:paraId="32D377E0" w14:textId="19E414C2" w:rsidR="006921FD" w:rsidRPr="00246609" w:rsidRDefault="006921FD" w:rsidP="006921FD">
      <w:pPr>
        <w:jc w:val="both"/>
        <w:rPr>
          <w:rFonts w:cstheme="minorHAnsi"/>
          <w:b/>
          <w:bCs/>
          <w:i/>
          <w:iCs/>
          <w:sz w:val="24"/>
          <w:szCs w:val="24"/>
        </w:rPr>
      </w:pPr>
    </w:p>
    <w:tbl>
      <w:tblPr>
        <w:tblW w:w="1003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3"/>
        <w:gridCol w:w="2269"/>
        <w:gridCol w:w="1843"/>
        <w:gridCol w:w="1484"/>
        <w:gridCol w:w="1211"/>
        <w:gridCol w:w="2695"/>
      </w:tblGrid>
      <w:tr w:rsidR="00D1471D" w14:paraId="36A4B7D2" w14:textId="77777777" w:rsidTr="004C1027">
        <w:trPr>
          <w:trHeight w:val="160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BC67" w14:textId="77777777" w:rsidR="00D1471D" w:rsidRDefault="00D1471D">
            <w:pPr>
              <w:spacing w:line="360" w:lineRule="auto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Lp.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9FE6" w14:textId="4445A002" w:rsidR="00D1471D" w:rsidRDefault="00D1471D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0448" w14:textId="77777777" w:rsidR="00D1471D" w:rsidRDefault="00D1471D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Miejsce wykonania usługi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342B" w14:textId="77777777" w:rsidR="00D1471D" w:rsidRDefault="00D1471D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Wartość brutto w zł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32AF" w14:textId="77777777" w:rsidR="00D1471D" w:rsidRDefault="00D1471D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Data wykonania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2DFB" w14:textId="77777777" w:rsidR="00D1471D" w:rsidRDefault="00D1471D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Nazwa i adres</w:t>
            </w:r>
            <w:r>
              <w:rPr>
                <w:rFonts w:cs="Calibri"/>
                <w:sz w:val="16"/>
                <w:szCs w:val="16"/>
              </w:rPr>
              <w:br/>
              <w:t>Zamawiającego na rzecz którego wykonano usługę</w:t>
            </w:r>
          </w:p>
        </w:tc>
      </w:tr>
      <w:tr w:rsidR="00D1471D" w14:paraId="75DFE9BC" w14:textId="77777777" w:rsidTr="004C1027">
        <w:trPr>
          <w:cantSplit/>
          <w:trHeight w:val="6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D19F" w14:textId="77777777" w:rsidR="00D1471D" w:rsidRDefault="00D1471D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B4E7" w14:textId="77777777" w:rsidR="00D1471D" w:rsidRDefault="00D1471D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CA39" w14:textId="77777777" w:rsidR="00D1471D" w:rsidRDefault="00D1471D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D169" w14:textId="77777777" w:rsidR="00D1471D" w:rsidRDefault="00D1471D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87C8" w14:textId="77777777" w:rsidR="00D1471D" w:rsidRDefault="00D1471D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C6F0" w14:textId="77777777" w:rsidR="00D1471D" w:rsidRDefault="00D1471D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</w:tr>
      <w:tr w:rsidR="00216776" w14:paraId="62541E9E" w14:textId="77777777" w:rsidTr="004C1027">
        <w:trPr>
          <w:cantSplit/>
          <w:trHeight w:val="6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A7F6" w14:textId="77777777" w:rsidR="00216776" w:rsidRDefault="00216776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4356" w14:textId="77777777" w:rsidR="00216776" w:rsidRDefault="00216776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1235" w14:textId="77777777" w:rsidR="00216776" w:rsidRDefault="00216776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5E89" w14:textId="77777777" w:rsidR="00216776" w:rsidRDefault="00216776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7B19" w14:textId="77777777" w:rsidR="00216776" w:rsidRDefault="00216776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32F1" w14:textId="77777777" w:rsidR="00216776" w:rsidRDefault="00216776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</w:tr>
      <w:tr w:rsidR="00D1471D" w14:paraId="0666751B" w14:textId="77777777" w:rsidTr="004C1027">
        <w:trPr>
          <w:cantSplit/>
          <w:trHeight w:val="6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B793" w14:textId="77777777" w:rsidR="00D1471D" w:rsidRDefault="00D1471D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59FE" w14:textId="77777777" w:rsidR="00D1471D" w:rsidRDefault="00D1471D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4C12" w14:textId="77777777" w:rsidR="00D1471D" w:rsidRDefault="00D1471D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56D6" w14:textId="77777777" w:rsidR="00D1471D" w:rsidRDefault="00D1471D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12CE" w14:textId="77777777" w:rsidR="00D1471D" w:rsidRDefault="00D1471D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321E" w14:textId="77777777" w:rsidR="00D1471D" w:rsidRDefault="00D1471D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</w:tr>
    </w:tbl>
    <w:p w14:paraId="54E6945B" w14:textId="781AA5B2" w:rsidR="006921FD" w:rsidRPr="006A3644" w:rsidRDefault="006921FD" w:rsidP="006A3644">
      <w:pPr>
        <w:spacing w:after="0"/>
        <w:rPr>
          <w:rFonts w:cstheme="minorHAnsi"/>
          <w:sz w:val="24"/>
          <w:szCs w:val="24"/>
        </w:rPr>
      </w:pPr>
    </w:p>
    <w:p w14:paraId="56D6A858" w14:textId="0553A4B3" w:rsidR="006921FD" w:rsidRDefault="006921FD" w:rsidP="006921FD">
      <w:pPr>
        <w:keepNext/>
        <w:spacing w:after="0" w:line="240" w:lineRule="auto"/>
        <w:outlineLvl w:val="1"/>
        <w:rPr>
          <w:rFonts w:eastAsia="Times New Roman" w:cstheme="minorHAnsi"/>
          <w:sz w:val="24"/>
          <w:szCs w:val="24"/>
          <w:lang w:eastAsia="pl-PL"/>
        </w:rPr>
      </w:pPr>
      <w:r w:rsidRPr="006921FD">
        <w:rPr>
          <w:rFonts w:eastAsia="Times New Roman" w:cstheme="minorHAnsi"/>
          <w:sz w:val="24"/>
          <w:szCs w:val="24"/>
          <w:lang w:eastAsia="pl-PL"/>
        </w:rPr>
        <w:t>Data .............................. 20</w:t>
      </w:r>
      <w:r w:rsidR="00CE3CD4" w:rsidRPr="00246609">
        <w:rPr>
          <w:rFonts w:eastAsia="Times New Roman" w:cstheme="minorHAnsi"/>
          <w:sz w:val="24"/>
          <w:szCs w:val="24"/>
          <w:lang w:eastAsia="pl-PL"/>
        </w:rPr>
        <w:t>2</w:t>
      </w:r>
      <w:r w:rsidR="00D45705">
        <w:rPr>
          <w:rFonts w:eastAsia="Times New Roman" w:cstheme="minorHAnsi"/>
          <w:sz w:val="24"/>
          <w:szCs w:val="24"/>
          <w:lang w:eastAsia="pl-PL"/>
        </w:rPr>
        <w:t>6</w:t>
      </w:r>
      <w:r w:rsidRPr="006921FD">
        <w:rPr>
          <w:rFonts w:eastAsia="Times New Roman" w:cstheme="minorHAnsi"/>
          <w:sz w:val="24"/>
          <w:szCs w:val="24"/>
          <w:lang w:eastAsia="pl-PL"/>
        </w:rPr>
        <w:t xml:space="preserve"> rok.</w:t>
      </w:r>
      <w:r w:rsidRPr="006921FD">
        <w:rPr>
          <w:rFonts w:eastAsia="Times New Roman" w:cstheme="minorHAnsi"/>
          <w:sz w:val="24"/>
          <w:szCs w:val="24"/>
          <w:lang w:eastAsia="pl-PL"/>
        </w:rPr>
        <w:tab/>
        <w:t xml:space="preserve">  </w:t>
      </w:r>
    </w:p>
    <w:p w14:paraId="005A2923" w14:textId="77777777" w:rsidR="007306D2" w:rsidRDefault="007306D2" w:rsidP="006921FD">
      <w:pPr>
        <w:keepNext/>
        <w:spacing w:after="0" w:line="240" w:lineRule="auto"/>
        <w:outlineLvl w:val="1"/>
        <w:rPr>
          <w:rFonts w:eastAsia="Times New Roman" w:cstheme="minorHAnsi"/>
          <w:sz w:val="24"/>
          <w:szCs w:val="24"/>
          <w:lang w:eastAsia="pl-PL"/>
        </w:rPr>
      </w:pPr>
    </w:p>
    <w:p w14:paraId="70B0D5D3" w14:textId="77777777" w:rsidR="004C1027" w:rsidRDefault="004C1027" w:rsidP="006921FD">
      <w:pPr>
        <w:keepNext/>
        <w:spacing w:after="0" w:line="240" w:lineRule="auto"/>
        <w:outlineLvl w:val="1"/>
        <w:rPr>
          <w:rFonts w:eastAsia="Times New Roman" w:cstheme="minorHAnsi"/>
          <w:sz w:val="24"/>
          <w:szCs w:val="24"/>
          <w:lang w:eastAsia="pl-PL"/>
        </w:rPr>
      </w:pPr>
    </w:p>
    <w:p w14:paraId="3D7B190C" w14:textId="532CB94B" w:rsidR="006921FD" w:rsidRPr="006921FD" w:rsidRDefault="006921FD" w:rsidP="00CE3CD4">
      <w:pPr>
        <w:keepNext/>
        <w:spacing w:after="0" w:line="240" w:lineRule="auto"/>
        <w:jc w:val="right"/>
        <w:outlineLvl w:val="1"/>
        <w:rPr>
          <w:rFonts w:eastAsia="Times New Roman" w:cstheme="minorHAnsi"/>
          <w:sz w:val="24"/>
          <w:szCs w:val="24"/>
          <w:lang w:eastAsia="pl-PL"/>
        </w:rPr>
      </w:pPr>
      <w:r w:rsidRPr="006921FD">
        <w:rPr>
          <w:rFonts w:eastAsia="Times New Roman" w:cstheme="minorHAnsi"/>
          <w:sz w:val="24"/>
          <w:szCs w:val="24"/>
          <w:lang w:eastAsia="pl-PL"/>
        </w:rPr>
        <w:t xml:space="preserve">                 ..................................................................................................................                                                     Podpis(y) osoby(osób) uprawnionych do reprezentowania Wykonawcy</w:t>
      </w:r>
    </w:p>
    <w:p w14:paraId="11143513" w14:textId="77777777" w:rsidR="00FC7815" w:rsidRPr="00246609" w:rsidRDefault="003236A9" w:rsidP="003236A9">
      <w:pPr>
        <w:rPr>
          <w:rFonts w:cstheme="minorHAnsi"/>
          <w:sz w:val="24"/>
          <w:szCs w:val="24"/>
        </w:rPr>
      </w:pPr>
      <w:r w:rsidRPr="00246609">
        <w:rPr>
          <w:rFonts w:cstheme="minorHAnsi"/>
          <w:sz w:val="24"/>
          <w:szCs w:val="24"/>
        </w:rPr>
        <w:tab/>
      </w:r>
      <w:r w:rsidRPr="00246609">
        <w:rPr>
          <w:rFonts w:cstheme="minorHAnsi"/>
          <w:sz w:val="24"/>
          <w:szCs w:val="24"/>
        </w:rPr>
        <w:tab/>
      </w:r>
      <w:r w:rsidRPr="00246609">
        <w:rPr>
          <w:rFonts w:cstheme="minorHAnsi"/>
          <w:sz w:val="24"/>
          <w:szCs w:val="24"/>
        </w:rPr>
        <w:tab/>
      </w:r>
      <w:r w:rsidRPr="00246609">
        <w:rPr>
          <w:rFonts w:cstheme="minorHAnsi"/>
          <w:sz w:val="24"/>
          <w:szCs w:val="24"/>
        </w:rPr>
        <w:tab/>
      </w:r>
      <w:r w:rsidRPr="00246609">
        <w:rPr>
          <w:rFonts w:cstheme="minorHAnsi"/>
          <w:sz w:val="24"/>
          <w:szCs w:val="24"/>
        </w:rPr>
        <w:tab/>
      </w:r>
      <w:r w:rsidRPr="00246609">
        <w:rPr>
          <w:rFonts w:cstheme="minorHAnsi"/>
          <w:sz w:val="24"/>
          <w:szCs w:val="24"/>
        </w:rPr>
        <w:tab/>
      </w:r>
      <w:r w:rsidRPr="00246609">
        <w:rPr>
          <w:rFonts w:cstheme="minorHAnsi"/>
          <w:sz w:val="24"/>
          <w:szCs w:val="24"/>
        </w:rPr>
        <w:tab/>
      </w:r>
      <w:r w:rsidRPr="00246609">
        <w:rPr>
          <w:rFonts w:cstheme="minorHAnsi"/>
          <w:sz w:val="24"/>
          <w:szCs w:val="24"/>
        </w:rPr>
        <w:tab/>
      </w:r>
      <w:r w:rsidRPr="00246609">
        <w:rPr>
          <w:rFonts w:cstheme="minorHAnsi"/>
          <w:sz w:val="24"/>
          <w:szCs w:val="24"/>
        </w:rPr>
        <w:tab/>
      </w:r>
      <w:r w:rsidR="00FC7815" w:rsidRPr="00246609">
        <w:rPr>
          <w:rFonts w:cstheme="minorHAnsi"/>
          <w:sz w:val="24"/>
          <w:szCs w:val="24"/>
        </w:rPr>
        <w:t xml:space="preserve"> </w:t>
      </w:r>
    </w:p>
    <w:sectPr w:rsidR="00FC7815" w:rsidRPr="00246609" w:rsidSect="008223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7" w:right="1417" w:bottom="1417" w:left="1417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5F167" w14:textId="77777777" w:rsidR="0036262C" w:rsidRDefault="0036262C">
      <w:pPr>
        <w:spacing w:after="0" w:line="240" w:lineRule="auto"/>
      </w:pPr>
      <w:r>
        <w:separator/>
      </w:r>
    </w:p>
  </w:endnote>
  <w:endnote w:type="continuationSeparator" w:id="0">
    <w:p w14:paraId="1A627BEE" w14:textId="77777777" w:rsidR="0036262C" w:rsidRDefault="00362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1375E" w14:textId="77777777" w:rsidR="00B3207F" w:rsidRDefault="00B320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DAE23" w14:textId="77777777" w:rsidR="00B3207F" w:rsidRDefault="00B320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96A33" w14:textId="77777777" w:rsidR="00CC21A5" w:rsidRDefault="00CC21A5" w:rsidP="00CC21A5">
    <w:pPr>
      <w:spacing w:after="0"/>
      <w:ind w:left="-709"/>
      <w:rPr>
        <w:rFonts w:ascii="Daytona" w:hAnsi="Daytona"/>
        <w:b/>
        <w:color w:val="1F3864" w:themeColor="accent1" w:themeShade="80"/>
        <w:sz w:val="16"/>
        <w:szCs w:val="16"/>
      </w:rPr>
    </w:pPr>
    <w:r w:rsidRPr="00FD1BC2">
      <w:rPr>
        <w:rFonts w:ascii="Daytona" w:hAnsi="Daytona"/>
        <w:b/>
        <w:color w:val="1F3864" w:themeColor="accent1" w:themeShade="80"/>
        <w:sz w:val="20"/>
        <w:szCs w:val="20"/>
      </w:rPr>
      <w:t>Miejski Ośrodek Sportu i Rekreacji</w:t>
    </w:r>
    <w:r w:rsidR="00366E7B">
      <w:rPr>
        <w:rFonts w:ascii="Daytona" w:hAnsi="Daytona"/>
        <w:b/>
        <w:color w:val="1F3864" w:themeColor="accent1" w:themeShade="80"/>
        <w:sz w:val="20"/>
        <w:szCs w:val="20"/>
      </w:rPr>
      <w:t xml:space="preserve"> w Sopocie</w:t>
    </w:r>
    <w:r w:rsidR="00FD1BC2">
      <w:rPr>
        <w:rFonts w:ascii="Daytona" w:hAnsi="Daytona"/>
        <w:b/>
        <w:color w:val="1F3864" w:themeColor="accent1" w:themeShade="80"/>
        <w:sz w:val="20"/>
        <w:szCs w:val="20"/>
      </w:rPr>
      <w:t xml:space="preserve">, </w:t>
    </w:r>
    <w:r w:rsidRPr="00FD1BC2">
      <w:rPr>
        <w:rFonts w:ascii="Daytona" w:hAnsi="Daytona"/>
        <w:b/>
        <w:color w:val="1F3864" w:themeColor="accent1" w:themeShade="80"/>
        <w:sz w:val="16"/>
        <w:szCs w:val="16"/>
      </w:rPr>
      <w:t>81-731 Sopot, ul. Bitwy pod Płowcami 67c</w:t>
    </w:r>
  </w:p>
  <w:p w14:paraId="66FC090E" w14:textId="77777777" w:rsidR="00FD1BC2" w:rsidRPr="00FD1BC2" w:rsidRDefault="002B0E71" w:rsidP="00FD1BC2">
    <w:pPr>
      <w:spacing w:after="0"/>
      <w:ind w:left="-709"/>
      <w:rPr>
        <w:rFonts w:ascii="Daytona" w:hAnsi="Daytona"/>
        <w:b/>
        <w:color w:val="1F3864" w:themeColor="accent1" w:themeShade="80"/>
        <w:sz w:val="16"/>
        <w:szCs w:val="16"/>
      </w:rPr>
    </w:pPr>
    <w:r>
      <w:rPr>
        <w:rFonts w:ascii="Daytona" w:hAnsi="Daytona"/>
        <w:bCs/>
        <w:color w:val="1F3864" w:themeColor="accent1" w:themeShade="80"/>
        <w:sz w:val="16"/>
        <w:szCs w:val="16"/>
      </w:rPr>
      <w:t>T</w:t>
    </w:r>
    <w:r w:rsidR="00CC21A5" w:rsidRPr="00FD1BC2">
      <w:rPr>
        <w:rFonts w:ascii="Daytona" w:hAnsi="Daytona"/>
        <w:bCs/>
        <w:color w:val="1F3864" w:themeColor="accent1" w:themeShade="80"/>
        <w:sz w:val="16"/>
        <w:szCs w:val="16"/>
      </w:rPr>
      <w:t>el. 58 550 12 15</w:t>
    </w:r>
    <w:r>
      <w:rPr>
        <w:rFonts w:ascii="Daytona" w:hAnsi="Daytona"/>
        <w:bCs/>
        <w:color w:val="1F3864" w:themeColor="accent1" w:themeShade="80"/>
        <w:sz w:val="16"/>
        <w:szCs w:val="16"/>
      </w:rPr>
      <w:t xml:space="preserve">, </w:t>
    </w:r>
    <w:r w:rsidR="00CC21A5" w:rsidRPr="00FD1BC2">
      <w:rPr>
        <w:rFonts w:ascii="Daytona" w:hAnsi="Daytona"/>
        <w:bCs/>
        <w:color w:val="1F3864" w:themeColor="accent1" w:themeShade="80"/>
        <w:sz w:val="16"/>
        <w:szCs w:val="16"/>
      </w:rPr>
      <w:t xml:space="preserve">e-mail: </w:t>
    </w:r>
    <w:hyperlink r:id="rId1" w:history="1">
      <w:r w:rsidR="00CC21A5" w:rsidRPr="00FD1BC2">
        <w:rPr>
          <w:rStyle w:val="Hipercze"/>
          <w:rFonts w:ascii="Daytona" w:hAnsi="Daytona"/>
          <w:bCs/>
          <w:color w:val="1F3864" w:themeColor="accent1" w:themeShade="80"/>
          <w:sz w:val="16"/>
          <w:szCs w:val="16"/>
          <w:u w:val="none"/>
        </w:rPr>
        <w:t>biuro@mosir.sopot.pl</w:t>
      </w:r>
    </w:hyperlink>
    <w:r w:rsidR="00FD1BC2" w:rsidRPr="00FD1BC2">
      <w:rPr>
        <w:rFonts w:ascii="Daytona" w:hAnsi="Daytona"/>
        <w:bCs/>
        <w:color w:val="1F3864" w:themeColor="accent1" w:themeShade="80"/>
        <w:sz w:val="16"/>
        <w:szCs w:val="16"/>
      </w:rPr>
      <w:t xml:space="preserve">; </w:t>
    </w:r>
    <w:r w:rsidR="00FD1BC2" w:rsidRPr="00FD1BC2">
      <w:rPr>
        <w:rStyle w:val="Pogrubienie"/>
        <w:rFonts w:ascii="Daytona" w:hAnsi="Daytona"/>
        <w:b w:val="0"/>
        <w:color w:val="1F3864" w:themeColor="accent1" w:themeShade="80"/>
        <w:sz w:val="16"/>
        <w:szCs w:val="16"/>
        <w:shd w:val="clear" w:color="auto" w:fill="FFFFFF"/>
      </w:rPr>
      <w:t>www.mosir.sopot.pl</w:t>
    </w:r>
  </w:p>
  <w:p w14:paraId="6DF458D1" w14:textId="77777777" w:rsidR="00FD1BC2" w:rsidRDefault="002B0E71" w:rsidP="00FD1BC2">
    <w:pPr>
      <w:spacing w:after="0"/>
      <w:ind w:left="-709"/>
    </w:pPr>
    <w:r>
      <w:rPr>
        <w:rStyle w:val="Pogrubienie"/>
        <w:rFonts w:ascii="Daytona" w:hAnsi="Daytona"/>
        <w:b w:val="0"/>
        <w:bCs w:val="0"/>
        <w:color w:val="1F3864" w:themeColor="accent1" w:themeShade="80"/>
        <w:sz w:val="16"/>
        <w:szCs w:val="16"/>
        <w:shd w:val="clear" w:color="auto" w:fill="FFFFFF"/>
      </w:rPr>
      <w:t>N</w:t>
    </w:r>
    <w:r w:rsidR="00CC21A5" w:rsidRPr="00FD1BC2">
      <w:rPr>
        <w:rStyle w:val="Pogrubienie"/>
        <w:rFonts w:ascii="Daytona" w:hAnsi="Daytona"/>
        <w:b w:val="0"/>
        <w:bCs w:val="0"/>
        <w:color w:val="1F3864" w:themeColor="accent1" w:themeShade="80"/>
        <w:sz w:val="16"/>
        <w:szCs w:val="16"/>
        <w:shd w:val="clear" w:color="auto" w:fill="FFFFFF"/>
      </w:rPr>
      <w:t>r konta: 97 1020 1811 0000 0502 0373 0074 (PKO BP S.A.)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3DF7C" w14:textId="77777777" w:rsidR="0036262C" w:rsidRDefault="0036262C">
      <w:pPr>
        <w:spacing w:after="0" w:line="240" w:lineRule="auto"/>
      </w:pPr>
      <w:r>
        <w:separator/>
      </w:r>
    </w:p>
  </w:footnote>
  <w:footnote w:type="continuationSeparator" w:id="0">
    <w:p w14:paraId="400AB360" w14:textId="77777777" w:rsidR="0036262C" w:rsidRDefault="0036262C">
      <w:pPr>
        <w:spacing w:after="0" w:line="240" w:lineRule="auto"/>
      </w:pPr>
      <w:r>
        <w:continuationSeparator/>
      </w:r>
    </w:p>
  </w:footnote>
  <w:footnote w:id="1">
    <w:p w14:paraId="447A78CC" w14:textId="4B07E1F5" w:rsidR="006A3644" w:rsidRDefault="006A3644" w:rsidP="004C1027">
      <w:pPr>
        <w:pStyle w:val="Akapitzlist"/>
        <w:spacing w:before="120" w:after="120" w:line="240" w:lineRule="auto"/>
        <w:ind w:left="-142"/>
        <w:contextualSpacing/>
        <w:jc w:val="both"/>
      </w:pPr>
      <w:r>
        <w:rPr>
          <w:rStyle w:val="Odwoanieprzypisudolnego"/>
        </w:rPr>
        <w:footnoteRef/>
      </w:r>
      <w:r>
        <w:t xml:space="preserve"> Należy </w:t>
      </w:r>
      <w:r>
        <w:rPr>
          <w:rFonts w:cstheme="minorHAnsi"/>
          <w:color w:val="000000" w:themeColor="text1"/>
          <w:sz w:val="20"/>
          <w:szCs w:val="20"/>
        </w:rPr>
        <w:t xml:space="preserve">załączyć </w:t>
      </w:r>
      <w:r w:rsidRPr="00AB3D19">
        <w:rPr>
          <w:rFonts w:cstheme="minorHAnsi"/>
          <w:color w:val="000000" w:themeColor="text1"/>
          <w:sz w:val="20"/>
          <w:szCs w:val="20"/>
        </w:rPr>
        <w:t>dowod</w:t>
      </w:r>
      <w:r>
        <w:rPr>
          <w:rFonts w:cstheme="minorHAnsi"/>
          <w:color w:val="000000" w:themeColor="text1"/>
          <w:sz w:val="20"/>
          <w:szCs w:val="20"/>
        </w:rPr>
        <w:t>y</w:t>
      </w:r>
      <w:r w:rsidRPr="00AB3D19">
        <w:rPr>
          <w:rFonts w:cstheme="minorHAnsi"/>
          <w:color w:val="000000" w:themeColor="text1"/>
          <w:sz w:val="20"/>
          <w:szCs w:val="20"/>
        </w:rPr>
        <w:t xml:space="preserve"> określają</w:t>
      </w:r>
      <w:r>
        <w:rPr>
          <w:rFonts w:cstheme="minorHAnsi"/>
          <w:color w:val="000000" w:themeColor="text1"/>
          <w:sz w:val="20"/>
          <w:szCs w:val="20"/>
        </w:rPr>
        <w:t>ce</w:t>
      </w:r>
      <w:r w:rsidRPr="00AB3D19">
        <w:rPr>
          <w:rFonts w:cstheme="minorHAnsi"/>
          <w:color w:val="000000" w:themeColor="text1"/>
          <w:sz w:val="20"/>
          <w:szCs w:val="20"/>
        </w:rPr>
        <w:t xml:space="preserve">, czy te </w:t>
      </w:r>
      <w:r w:rsidR="004C1027">
        <w:rPr>
          <w:rFonts w:cstheme="minorHAnsi"/>
          <w:color w:val="000000" w:themeColor="text1"/>
          <w:sz w:val="20"/>
          <w:szCs w:val="20"/>
        </w:rPr>
        <w:t>roboty</w:t>
      </w:r>
      <w:r w:rsidRPr="00AB3D19">
        <w:rPr>
          <w:rFonts w:cstheme="minorHAnsi"/>
          <w:color w:val="000000" w:themeColor="text1"/>
          <w:sz w:val="20"/>
          <w:szCs w:val="20"/>
        </w:rPr>
        <w:t xml:space="preserve"> zostały wykonane lub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AB3D19">
        <w:rPr>
          <w:rFonts w:cstheme="minorHAnsi"/>
          <w:color w:val="000000" w:themeColor="text1"/>
          <w:sz w:val="20"/>
          <w:szCs w:val="20"/>
        </w:rPr>
        <w:t>są wykonywane należycie, przy czym dowodami, o których mowa, są referencje bądź inne dokumenty sporządzone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AB3D19">
        <w:rPr>
          <w:rFonts w:cstheme="minorHAnsi"/>
          <w:color w:val="000000" w:themeColor="text1"/>
          <w:sz w:val="20"/>
          <w:szCs w:val="20"/>
        </w:rPr>
        <w:t>przez podmiot, na rzecz którego dostawy lub usługi zostały wykonane, a w przypadku świadczeń powtarzających się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AB3D19">
        <w:rPr>
          <w:rFonts w:cstheme="minorHAnsi"/>
          <w:color w:val="000000" w:themeColor="text1"/>
          <w:sz w:val="20"/>
          <w:szCs w:val="20"/>
        </w:rPr>
        <w:t>lub ciągłych są wykonywane, a jeżeli wykonawca z przyczyn niezależnych od niego nie jest w stanie uzyskać tych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AB3D19">
        <w:rPr>
          <w:rFonts w:cstheme="minorHAnsi"/>
          <w:color w:val="000000" w:themeColor="text1"/>
          <w:sz w:val="20"/>
          <w:szCs w:val="20"/>
        </w:rPr>
        <w:t>dokumentów – oświadczenie wykonawcy; w przypadku świadczeń powtarzających się lub ciągłych nadal wykonywanych referencje bądź inne dokumenty potwierdzające ich należyte wykonywanie powinny być wystawione w okresie</w:t>
      </w:r>
      <w:r>
        <w:rPr>
          <w:rFonts w:cstheme="minorHAnsi"/>
          <w:color w:val="000000" w:themeColor="text1"/>
          <w:sz w:val="20"/>
          <w:szCs w:val="20"/>
        </w:rPr>
        <w:t xml:space="preserve"> </w:t>
      </w:r>
      <w:r w:rsidRPr="00AB3D19">
        <w:rPr>
          <w:rFonts w:cstheme="minorHAnsi"/>
          <w:color w:val="000000" w:themeColor="text1"/>
          <w:sz w:val="20"/>
          <w:szCs w:val="20"/>
        </w:rPr>
        <w:t>ostatnich 3 miesięcy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0AE18" w14:textId="77777777" w:rsidR="00B3207F" w:rsidRDefault="00B320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9C4FB" w14:textId="77777777" w:rsidR="00B3207F" w:rsidRDefault="00B320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37CC4" w14:textId="77777777" w:rsidR="001374AB" w:rsidRDefault="00FD1BC2" w:rsidP="00CC21A5">
    <w:pPr>
      <w:tabs>
        <w:tab w:val="center" w:pos="4536"/>
      </w:tabs>
      <w:spacing w:after="0"/>
      <w:ind w:hanging="709"/>
      <w:rPr>
        <w:b/>
        <w:bCs/>
        <w:noProof/>
      </w:rPr>
    </w:pPr>
    <w:r w:rsidRPr="001374AB">
      <w:rPr>
        <w:b/>
        <w:bCs/>
        <w:noProof/>
      </w:rPr>
      <w:drawing>
        <wp:inline distT="0" distB="0" distL="0" distR="0" wp14:anchorId="23DAE41E" wp14:editId="1F6E0F11">
          <wp:extent cx="1324610" cy="492125"/>
          <wp:effectExtent l="0" t="0" r="0" b="0"/>
          <wp:docPr id="1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61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636BB" w14:textId="77777777" w:rsidR="008A2682" w:rsidRDefault="007F202B" w:rsidP="00682464">
    <w:pPr>
      <w:tabs>
        <w:tab w:val="center" w:pos="4536"/>
      </w:tabs>
      <w:spacing w:after="0"/>
      <w:ind w:left="-709" w:right="5244"/>
      <w:rPr>
        <w:rFonts w:ascii="Daytona" w:hAnsi="Daytona"/>
        <w:b/>
        <w:bCs/>
        <w:color w:val="1F3864" w:themeColor="accent1" w:themeShade="80"/>
        <w:sz w:val="16"/>
        <w:szCs w:val="16"/>
      </w:rPr>
    </w:pPr>
    <w:r>
      <w:rPr>
        <w:rFonts w:ascii="Daytona" w:hAnsi="Daytona"/>
        <w:b/>
        <w:bCs/>
        <w:noProof/>
        <w:color w:val="1F3864" w:themeColor="accent1" w:themeShade="80"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44D38B" wp14:editId="57746991">
              <wp:simplePos x="0" y="0"/>
              <wp:positionH relativeFrom="column">
                <wp:posOffset>-473075</wp:posOffset>
              </wp:positionH>
              <wp:positionV relativeFrom="paragraph">
                <wp:posOffset>216535</wp:posOffset>
              </wp:positionV>
              <wp:extent cx="3691890" cy="0"/>
              <wp:effectExtent l="19050" t="38100" r="80010" b="11430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189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>
                            <a:lumMod val="50000"/>
                          </a:schemeClr>
                        </a:solidFill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338946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25pt,17.05pt" to="253.4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" strokecolor="#1f3763 [1604]" strokeweight="1.5pt">
              <v:stroke joinstyle="miter"/>
              <v:shadow on="t" color="black" opacity="26214f" origin="-.5,-.5" offset=".74836mm,.74836mm"/>
            </v:line>
          </w:pict>
        </mc:Fallback>
      </mc:AlternateContent>
    </w:r>
    <w:r w:rsidR="00524D01" w:rsidRPr="00FD1BC2">
      <w:rPr>
        <w:rFonts w:ascii="Daytona" w:hAnsi="Daytona"/>
        <w:b/>
        <w:bCs/>
        <w:color w:val="1F3864" w:themeColor="accent1" w:themeShade="80"/>
        <w:sz w:val="16"/>
        <w:szCs w:val="16"/>
      </w:rPr>
      <w:t xml:space="preserve">MIEJSKI OŚRODEK SPORTU I REKREACJI </w:t>
    </w:r>
    <w:r w:rsidR="00CC21A5" w:rsidRPr="00FD1BC2">
      <w:rPr>
        <w:rFonts w:ascii="Daytona" w:hAnsi="Daytona"/>
        <w:b/>
        <w:bCs/>
        <w:color w:val="1F3864" w:themeColor="accent1" w:themeShade="80"/>
        <w:sz w:val="16"/>
        <w:szCs w:val="16"/>
      </w:rPr>
      <w:t>W SOPOCIE</w:t>
    </w:r>
  </w:p>
  <w:p w14:paraId="1B5E815F" w14:textId="77777777" w:rsidR="00B934DA" w:rsidRDefault="00B934DA" w:rsidP="00682464">
    <w:pPr>
      <w:tabs>
        <w:tab w:val="center" w:pos="4536"/>
      </w:tabs>
      <w:spacing w:after="0"/>
      <w:ind w:left="-709" w:right="5244"/>
      <w:rPr>
        <w:rFonts w:ascii="Daytona" w:hAnsi="Daytona"/>
        <w:b/>
        <w:bCs/>
        <w:color w:val="1F3864" w:themeColor="accent1" w:themeShade="80"/>
        <w:sz w:val="16"/>
        <w:szCs w:val="16"/>
      </w:rPr>
    </w:pPr>
  </w:p>
  <w:p w14:paraId="1395E066" w14:textId="77777777" w:rsidR="007F202B" w:rsidRPr="00FD1BC2" w:rsidRDefault="007F202B" w:rsidP="00682464">
    <w:pPr>
      <w:tabs>
        <w:tab w:val="center" w:pos="4536"/>
      </w:tabs>
      <w:spacing w:after="0"/>
      <w:ind w:left="-709" w:right="5244"/>
      <w:rPr>
        <w:rFonts w:ascii="Daytona" w:hAnsi="Daytona"/>
        <w:b/>
        <w:bCs/>
        <w:color w:val="1F3864" w:themeColor="accent1" w:themeShade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0631"/>
    <w:multiLevelType w:val="hybridMultilevel"/>
    <w:tmpl w:val="42DC4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2369"/>
    <w:multiLevelType w:val="hybridMultilevel"/>
    <w:tmpl w:val="9244D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17DB0"/>
    <w:multiLevelType w:val="hybridMultilevel"/>
    <w:tmpl w:val="7A86FC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D30E3"/>
    <w:multiLevelType w:val="hybridMultilevel"/>
    <w:tmpl w:val="DFFC7B18"/>
    <w:lvl w:ilvl="0" w:tplc="F274F98E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</w:rPr>
    </w:lvl>
    <w:lvl w:ilvl="1" w:tplc="7DAA5AC4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8C7CEDC6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B151BC"/>
    <w:multiLevelType w:val="hybridMultilevel"/>
    <w:tmpl w:val="62A253D6"/>
    <w:lvl w:ilvl="0" w:tplc="A9BAE3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97A0B"/>
    <w:multiLevelType w:val="hybridMultilevel"/>
    <w:tmpl w:val="D728B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11158"/>
    <w:multiLevelType w:val="hybridMultilevel"/>
    <w:tmpl w:val="0A54A0C6"/>
    <w:lvl w:ilvl="0" w:tplc="96FE0A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71AC4"/>
    <w:multiLevelType w:val="hybridMultilevel"/>
    <w:tmpl w:val="685AB998"/>
    <w:lvl w:ilvl="0" w:tplc="3ED030E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C02D7"/>
    <w:multiLevelType w:val="hybridMultilevel"/>
    <w:tmpl w:val="68424D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E52EC"/>
    <w:multiLevelType w:val="hybridMultilevel"/>
    <w:tmpl w:val="D074A466"/>
    <w:lvl w:ilvl="0" w:tplc="BE66F76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8B5289"/>
    <w:multiLevelType w:val="hybridMultilevel"/>
    <w:tmpl w:val="0DD2A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F460E"/>
    <w:multiLevelType w:val="hybridMultilevel"/>
    <w:tmpl w:val="EB549BD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F9B5172"/>
    <w:multiLevelType w:val="hybridMultilevel"/>
    <w:tmpl w:val="5C84C286"/>
    <w:lvl w:ilvl="0" w:tplc="27AEABAA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tilliumText22L Rg" w:hAnsi="TitilliumText22L Rg" w:cs="Times New Roman" w:hint="default"/>
        <w:b w:val="0"/>
        <w:i w:val="0"/>
      </w:rPr>
    </w:lvl>
    <w:lvl w:ilvl="1" w:tplc="EB968E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tilliumText22L Rg" w:hAnsi="TitilliumText22L Rg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215464"/>
    <w:multiLevelType w:val="hybridMultilevel"/>
    <w:tmpl w:val="B0A418AE"/>
    <w:lvl w:ilvl="0" w:tplc="65CE03C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4F31610F"/>
    <w:multiLevelType w:val="hybridMultilevel"/>
    <w:tmpl w:val="33B8890E"/>
    <w:lvl w:ilvl="0" w:tplc="CACEF9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2E2E2E"/>
    <w:multiLevelType w:val="hybridMultilevel"/>
    <w:tmpl w:val="A7FE6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41273"/>
    <w:multiLevelType w:val="hybridMultilevel"/>
    <w:tmpl w:val="7CA06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90B37"/>
    <w:multiLevelType w:val="hybridMultilevel"/>
    <w:tmpl w:val="DDB05F2C"/>
    <w:lvl w:ilvl="0" w:tplc="903CDB9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D526B08"/>
    <w:multiLevelType w:val="hybridMultilevel"/>
    <w:tmpl w:val="ABA453AC"/>
    <w:lvl w:ilvl="0" w:tplc="AB8A6F2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27E6A"/>
    <w:multiLevelType w:val="hybridMultilevel"/>
    <w:tmpl w:val="4CBC327A"/>
    <w:lvl w:ilvl="0" w:tplc="541AFB4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A4A30"/>
    <w:multiLevelType w:val="hybridMultilevel"/>
    <w:tmpl w:val="E690B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D46EB"/>
    <w:multiLevelType w:val="multilevel"/>
    <w:tmpl w:val="43D6CD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727C5623"/>
    <w:multiLevelType w:val="hybridMultilevel"/>
    <w:tmpl w:val="B472F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4B6A9F"/>
    <w:multiLevelType w:val="hybridMultilevel"/>
    <w:tmpl w:val="80E2F0BC"/>
    <w:lvl w:ilvl="0" w:tplc="0EF2AC98">
      <w:start w:val="1"/>
      <w:numFmt w:val="decimal"/>
      <w:lvlText w:val="%1)"/>
      <w:lvlJc w:val="left"/>
      <w:pPr>
        <w:ind w:left="78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425885584">
    <w:abstractNumId w:val="6"/>
  </w:num>
  <w:num w:numId="2" w16cid:durableId="1370254959">
    <w:abstractNumId w:val="0"/>
  </w:num>
  <w:num w:numId="3" w16cid:durableId="1258056638">
    <w:abstractNumId w:val="15"/>
  </w:num>
  <w:num w:numId="4" w16cid:durableId="1529099247">
    <w:abstractNumId w:val="8"/>
  </w:num>
  <w:num w:numId="5" w16cid:durableId="877933374">
    <w:abstractNumId w:val="10"/>
  </w:num>
  <w:num w:numId="6" w16cid:durableId="1141576142">
    <w:abstractNumId w:val="18"/>
  </w:num>
  <w:num w:numId="7" w16cid:durableId="70196881">
    <w:abstractNumId w:val="19"/>
  </w:num>
  <w:num w:numId="8" w16cid:durableId="1731733372">
    <w:abstractNumId w:val="7"/>
  </w:num>
  <w:num w:numId="9" w16cid:durableId="738095827">
    <w:abstractNumId w:val="9"/>
  </w:num>
  <w:num w:numId="10" w16cid:durableId="409891887">
    <w:abstractNumId w:val="14"/>
  </w:num>
  <w:num w:numId="11" w16cid:durableId="193734547">
    <w:abstractNumId w:val="5"/>
  </w:num>
  <w:num w:numId="12" w16cid:durableId="1099763764">
    <w:abstractNumId w:val="22"/>
  </w:num>
  <w:num w:numId="13" w16cid:durableId="2025208905">
    <w:abstractNumId w:val="1"/>
  </w:num>
  <w:num w:numId="14" w16cid:durableId="891384686">
    <w:abstractNumId w:val="16"/>
  </w:num>
  <w:num w:numId="15" w16cid:durableId="1636450301">
    <w:abstractNumId w:val="20"/>
  </w:num>
  <w:num w:numId="16" w16cid:durableId="261035747">
    <w:abstractNumId w:val="4"/>
  </w:num>
  <w:num w:numId="17" w16cid:durableId="6160660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4318693">
    <w:abstractNumId w:val="23"/>
  </w:num>
  <w:num w:numId="19" w16cid:durableId="1536768060">
    <w:abstractNumId w:val="11"/>
  </w:num>
  <w:num w:numId="20" w16cid:durableId="1820533405">
    <w:abstractNumId w:val="21"/>
  </w:num>
  <w:num w:numId="21" w16cid:durableId="649409979">
    <w:abstractNumId w:val="12"/>
  </w:num>
  <w:num w:numId="22" w16cid:durableId="1042905570">
    <w:abstractNumId w:val="3"/>
  </w:num>
  <w:num w:numId="23" w16cid:durableId="1445808799">
    <w:abstractNumId w:val="13"/>
  </w:num>
  <w:num w:numId="24" w16cid:durableId="660616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441"/>
    <w:rsid w:val="000277F1"/>
    <w:rsid w:val="00035159"/>
    <w:rsid w:val="00037B94"/>
    <w:rsid w:val="00064252"/>
    <w:rsid w:val="00071E48"/>
    <w:rsid w:val="000721C2"/>
    <w:rsid w:val="0008536B"/>
    <w:rsid w:val="000961F9"/>
    <w:rsid w:val="000968E1"/>
    <w:rsid w:val="000A3878"/>
    <w:rsid w:val="000A5AA2"/>
    <w:rsid w:val="000B4373"/>
    <w:rsid w:val="000B6277"/>
    <w:rsid w:val="000B71B6"/>
    <w:rsid w:val="000C43B6"/>
    <w:rsid w:val="000C4AC4"/>
    <w:rsid w:val="000C579C"/>
    <w:rsid w:val="000C6499"/>
    <w:rsid w:val="000C77DB"/>
    <w:rsid w:val="000D29A9"/>
    <w:rsid w:val="000E405D"/>
    <w:rsid w:val="000F72AE"/>
    <w:rsid w:val="00114468"/>
    <w:rsid w:val="0011703A"/>
    <w:rsid w:val="00121924"/>
    <w:rsid w:val="00132724"/>
    <w:rsid w:val="001374AB"/>
    <w:rsid w:val="0016614B"/>
    <w:rsid w:val="001723AB"/>
    <w:rsid w:val="00187A09"/>
    <w:rsid w:val="001A0CAC"/>
    <w:rsid w:val="001B0E7C"/>
    <w:rsid w:val="001B35A4"/>
    <w:rsid w:val="001C192D"/>
    <w:rsid w:val="001E5A6A"/>
    <w:rsid w:val="00200DAA"/>
    <w:rsid w:val="00216776"/>
    <w:rsid w:val="002222AD"/>
    <w:rsid w:val="00242F42"/>
    <w:rsid w:val="00246609"/>
    <w:rsid w:val="00247FF1"/>
    <w:rsid w:val="00250B28"/>
    <w:rsid w:val="00252849"/>
    <w:rsid w:val="00253D19"/>
    <w:rsid w:val="00270146"/>
    <w:rsid w:val="002750A2"/>
    <w:rsid w:val="00280D18"/>
    <w:rsid w:val="00283575"/>
    <w:rsid w:val="00283C3F"/>
    <w:rsid w:val="002954D7"/>
    <w:rsid w:val="00297181"/>
    <w:rsid w:val="002B0E71"/>
    <w:rsid w:val="002B1F86"/>
    <w:rsid w:val="002D10BC"/>
    <w:rsid w:val="002D73D9"/>
    <w:rsid w:val="002F4F1F"/>
    <w:rsid w:val="002F5931"/>
    <w:rsid w:val="00311677"/>
    <w:rsid w:val="00314A23"/>
    <w:rsid w:val="003236A9"/>
    <w:rsid w:val="00334F9F"/>
    <w:rsid w:val="00360EE9"/>
    <w:rsid w:val="0036262C"/>
    <w:rsid w:val="00366A93"/>
    <w:rsid w:val="00366E7B"/>
    <w:rsid w:val="003712F2"/>
    <w:rsid w:val="00376EF1"/>
    <w:rsid w:val="003824A8"/>
    <w:rsid w:val="003A2DE3"/>
    <w:rsid w:val="003A4274"/>
    <w:rsid w:val="003B4965"/>
    <w:rsid w:val="003B7364"/>
    <w:rsid w:val="003C5234"/>
    <w:rsid w:val="003D3DE3"/>
    <w:rsid w:val="003E47C3"/>
    <w:rsid w:val="003F0196"/>
    <w:rsid w:val="003F3217"/>
    <w:rsid w:val="003F64A4"/>
    <w:rsid w:val="004240D1"/>
    <w:rsid w:val="0042720B"/>
    <w:rsid w:val="0043560A"/>
    <w:rsid w:val="00452E05"/>
    <w:rsid w:val="004622F6"/>
    <w:rsid w:val="004663CF"/>
    <w:rsid w:val="004849FE"/>
    <w:rsid w:val="004855B3"/>
    <w:rsid w:val="0049022F"/>
    <w:rsid w:val="004A5717"/>
    <w:rsid w:val="004A5BF7"/>
    <w:rsid w:val="004B66DC"/>
    <w:rsid w:val="004B75D4"/>
    <w:rsid w:val="004C1027"/>
    <w:rsid w:val="004C1115"/>
    <w:rsid w:val="004D392E"/>
    <w:rsid w:val="004D5F1A"/>
    <w:rsid w:val="004E5D1A"/>
    <w:rsid w:val="004F06C0"/>
    <w:rsid w:val="004F45C8"/>
    <w:rsid w:val="00500890"/>
    <w:rsid w:val="00501160"/>
    <w:rsid w:val="00505E34"/>
    <w:rsid w:val="00516D02"/>
    <w:rsid w:val="00524D01"/>
    <w:rsid w:val="005272B5"/>
    <w:rsid w:val="00537920"/>
    <w:rsid w:val="00543B6C"/>
    <w:rsid w:val="00550C59"/>
    <w:rsid w:val="005533F4"/>
    <w:rsid w:val="00570BF5"/>
    <w:rsid w:val="00570C53"/>
    <w:rsid w:val="00583ED8"/>
    <w:rsid w:val="005A67DF"/>
    <w:rsid w:val="005B0362"/>
    <w:rsid w:val="005B5CB2"/>
    <w:rsid w:val="005C0879"/>
    <w:rsid w:val="005C49CE"/>
    <w:rsid w:val="005C5182"/>
    <w:rsid w:val="005C5ED6"/>
    <w:rsid w:val="005C63B3"/>
    <w:rsid w:val="005C770D"/>
    <w:rsid w:val="005E6919"/>
    <w:rsid w:val="005F058F"/>
    <w:rsid w:val="005F14A1"/>
    <w:rsid w:val="005F3F2F"/>
    <w:rsid w:val="005F721E"/>
    <w:rsid w:val="0060006E"/>
    <w:rsid w:val="00600326"/>
    <w:rsid w:val="0060147E"/>
    <w:rsid w:val="00605FF5"/>
    <w:rsid w:val="00606197"/>
    <w:rsid w:val="006122DA"/>
    <w:rsid w:val="00617D68"/>
    <w:rsid w:val="00631E90"/>
    <w:rsid w:val="00637A24"/>
    <w:rsid w:val="00651A03"/>
    <w:rsid w:val="006552F2"/>
    <w:rsid w:val="00662899"/>
    <w:rsid w:val="00682464"/>
    <w:rsid w:val="00687ACF"/>
    <w:rsid w:val="00691229"/>
    <w:rsid w:val="006921FD"/>
    <w:rsid w:val="0069262F"/>
    <w:rsid w:val="00693429"/>
    <w:rsid w:val="006A3644"/>
    <w:rsid w:val="006B46CE"/>
    <w:rsid w:val="006C2438"/>
    <w:rsid w:val="00701190"/>
    <w:rsid w:val="00705C57"/>
    <w:rsid w:val="007306D2"/>
    <w:rsid w:val="007411F8"/>
    <w:rsid w:val="00743CD0"/>
    <w:rsid w:val="0074404F"/>
    <w:rsid w:val="0075147B"/>
    <w:rsid w:val="007533DF"/>
    <w:rsid w:val="00780364"/>
    <w:rsid w:val="007827A3"/>
    <w:rsid w:val="00782F04"/>
    <w:rsid w:val="00784BB5"/>
    <w:rsid w:val="007978EB"/>
    <w:rsid w:val="007A0DE3"/>
    <w:rsid w:val="007A1C75"/>
    <w:rsid w:val="007A23CC"/>
    <w:rsid w:val="007A4CB8"/>
    <w:rsid w:val="007C4EA5"/>
    <w:rsid w:val="007D28C9"/>
    <w:rsid w:val="007D5CCD"/>
    <w:rsid w:val="007F1522"/>
    <w:rsid w:val="007F202B"/>
    <w:rsid w:val="007F2441"/>
    <w:rsid w:val="007F6387"/>
    <w:rsid w:val="00800012"/>
    <w:rsid w:val="00805B30"/>
    <w:rsid w:val="008177EF"/>
    <w:rsid w:val="008223DF"/>
    <w:rsid w:val="00826C9A"/>
    <w:rsid w:val="008564AA"/>
    <w:rsid w:val="008847F3"/>
    <w:rsid w:val="008858E4"/>
    <w:rsid w:val="00887DD3"/>
    <w:rsid w:val="008976ED"/>
    <w:rsid w:val="008A2682"/>
    <w:rsid w:val="008A5F42"/>
    <w:rsid w:val="008A6DFD"/>
    <w:rsid w:val="008B19BC"/>
    <w:rsid w:val="008C42E1"/>
    <w:rsid w:val="008C462B"/>
    <w:rsid w:val="008E32DA"/>
    <w:rsid w:val="008F1EBA"/>
    <w:rsid w:val="00912A42"/>
    <w:rsid w:val="009178D7"/>
    <w:rsid w:val="009220C0"/>
    <w:rsid w:val="00924BF2"/>
    <w:rsid w:val="00933DA4"/>
    <w:rsid w:val="009415F5"/>
    <w:rsid w:val="00950952"/>
    <w:rsid w:val="00955561"/>
    <w:rsid w:val="00957CE1"/>
    <w:rsid w:val="009608D0"/>
    <w:rsid w:val="00960D3B"/>
    <w:rsid w:val="00972BCC"/>
    <w:rsid w:val="00983BAD"/>
    <w:rsid w:val="009847A2"/>
    <w:rsid w:val="00984E50"/>
    <w:rsid w:val="0099233B"/>
    <w:rsid w:val="00997A66"/>
    <w:rsid w:val="009A14B7"/>
    <w:rsid w:val="009A4F24"/>
    <w:rsid w:val="009A54D3"/>
    <w:rsid w:val="009A76B8"/>
    <w:rsid w:val="009C4BDA"/>
    <w:rsid w:val="009C7461"/>
    <w:rsid w:val="009D3D07"/>
    <w:rsid w:val="009D7C23"/>
    <w:rsid w:val="009E25DD"/>
    <w:rsid w:val="009E4FDC"/>
    <w:rsid w:val="009F49CD"/>
    <w:rsid w:val="009F69A9"/>
    <w:rsid w:val="009F7C03"/>
    <w:rsid w:val="00A034A6"/>
    <w:rsid w:val="00A04254"/>
    <w:rsid w:val="00A2042F"/>
    <w:rsid w:val="00A2612E"/>
    <w:rsid w:val="00A37DC4"/>
    <w:rsid w:val="00A65123"/>
    <w:rsid w:val="00A71523"/>
    <w:rsid w:val="00A84620"/>
    <w:rsid w:val="00AB04D1"/>
    <w:rsid w:val="00AC136E"/>
    <w:rsid w:val="00AC14A7"/>
    <w:rsid w:val="00AD103D"/>
    <w:rsid w:val="00AF56EC"/>
    <w:rsid w:val="00B05A8F"/>
    <w:rsid w:val="00B06090"/>
    <w:rsid w:val="00B20A02"/>
    <w:rsid w:val="00B3207F"/>
    <w:rsid w:val="00B363EA"/>
    <w:rsid w:val="00B46361"/>
    <w:rsid w:val="00B46810"/>
    <w:rsid w:val="00B626CF"/>
    <w:rsid w:val="00B66866"/>
    <w:rsid w:val="00B761B9"/>
    <w:rsid w:val="00B778B4"/>
    <w:rsid w:val="00B934DA"/>
    <w:rsid w:val="00B9441E"/>
    <w:rsid w:val="00BE31CE"/>
    <w:rsid w:val="00BE3C96"/>
    <w:rsid w:val="00BE6C96"/>
    <w:rsid w:val="00C02C59"/>
    <w:rsid w:val="00C07D32"/>
    <w:rsid w:val="00C1755B"/>
    <w:rsid w:val="00C3043B"/>
    <w:rsid w:val="00C452D5"/>
    <w:rsid w:val="00C50D48"/>
    <w:rsid w:val="00C56ABB"/>
    <w:rsid w:val="00C57ED6"/>
    <w:rsid w:val="00C62B77"/>
    <w:rsid w:val="00C92EE1"/>
    <w:rsid w:val="00CA2A1D"/>
    <w:rsid w:val="00CC21A5"/>
    <w:rsid w:val="00CC7EF9"/>
    <w:rsid w:val="00CE2F20"/>
    <w:rsid w:val="00CE3CD4"/>
    <w:rsid w:val="00CF134E"/>
    <w:rsid w:val="00CF1EDA"/>
    <w:rsid w:val="00D01380"/>
    <w:rsid w:val="00D055B9"/>
    <w:rsid w:val="00D1471D"/>
    <w:rsid w:val="00D15B41"/>
    <w:rsid w:val="00D35B37"/>
    <w:rsid w:val="00D45705"/>
    <w:rsid w:val="00D5108A"/>
    <w:rsid w:val="00D5592B"/>
    <w:rsid w:val="00D57065"/>
    <w:rsid w:val="00D711DC"/>
    <w:rsid w:val="00D77C7C"/>
    <w:rsid w:val="00D8346E"/>
    <w:rsid w:val="00D8530E"/>
    <w:rsid w:val="00D92A3F"/>
    <w:rsid w:val="00D96157"/>
    <w:rsid w:val="00DC1306"/>
    <w:rsid w:val="00DC3E1A"/>
    <w:rsid w:val="00DC402B"/>
    <w:rsid w:val="00DC47A2"/>
    <w:rsid w:val="00DD1EFA"/>
    <w:rsid w:val="00DD20AC"/>
    <w:rsid w:val="00DD7F05"/>
    <w:rsid w:val="00DE0AB9"/>
    <w:rsid w:val="00DE708A"/>
    <w:rsid w:val="00E0200E"/>
    <w:rsid w:val="00E058F3"/>
    <w:rsid w:val="00E13F1E"/>
    <w:rsid w:val="00E14966"/>
    <w:rsid w:val="00E20434"/>
    <w:rsid w:val="00E71C5E"/>
    <w:rsid w:val="00E72826"/>
    <w:rsid w:val="00E82737"/>
    <w:rsid w:val="00E84E1D"/>
    <w:rsid w:val="00E87C17"/>
    <w:rsid w:val="00EB0EDC"/>
    <w:rsid w:val="00EB27AE"/>
    <w:rsid w:val="00EB3F37"/>
    <w:rsid w:val="00EE20C0"/>
    <w:rsid w:val="00F0206E"/>
    <w:rsid w:val="00F23F22"/>
    <w:rsid w:val="00F23FE9"/>
    <w:rsid w:val="00F31CD1"/>
    <w:rsid w:val="00F36390"/>
    <w:rsid w:val="00F37F8B"/>
    <w:rsid w:val="00F5128F"/>
    <w:rsid w:val="00F51483"/>
    <w:rsid w:val="00F53AC9"/>
    <w:rsid w:val="00F766A7"/>
    <w:rsid w:val="00F83FCC"/>
    <w:rsid w:val="00FA0ACD"/>
    <w:rsid w:val="00FB5E16"/>
    <w:rsid w:val="00FC2CBB"/>
    <w:rsid w:val="00FC59B6"/>
    <w:rsid w:val="00FC6F11"/>
    <w:rsid w:val="00FC7815"/>
    <w:rsid w:val="00FD0B80"/>
    <w:rsid w:val="00FD1125"/>
    <w:rsid w:val="00FD1BC2"/>
    <w:rsid w:val="00FE3D6F"/>
    <w:rsid w:val="00FE6891"/>
    <w:rsid w:val="00FF5880"/>
    <w:rsid w:val="00FF648A"/>
    <w:rsid w:val="00FF7082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99B9E1"/>
  <w15:chartTrackingRefBased/>
  <w15:docId w15:val="{87A86ADE-8C5F-412A-8588-2568559E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44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F7082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,ISCG Numerowanie,lp1,List Paragraph2,Preambuła,BulletC"/>
    <w:basedOn w:val="Normalny"/>
    <w:link w:val="AkapitzlistZnak"/>
    <w:uiPriority w:val="99"/>
    <w:qFormat/>
    <w:pPr>
      <w:ind w:left="720"/>
    </w:pPr>
  </w:style>
  <w:style w:type="paragraph" w:styleId="Bezodstpw">
    <w:name w:val="No Spacing"/>
    <w:uiPriority w:val="1"/>
    <w:qFormat/>
    <w:rsid w:val="00253D1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53AC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9"/>
    <w:rsid w:val="00FF708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1A5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CC21A5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244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2441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uiPriority w:val="99"/>
    <w:unhideWhenUsed/>
    <w:rsid w:val="007F2441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6921FD"/>
    <w:rPr>
      <w:b/>
      <w:i/>
      <w:spacing w:val="0"/>
    </w:r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,lp1 Znak"/>
    <w:link w:val="Akapitzlist"/>
    <w:uiPriority w:val="99"/>
    <w:qFormat/>
    <w:rsid w:val="00D1471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2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biuro@mosir.sopot.p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orlowska\Desktop\Papier%20firmowy%20MOSiR%20Sopot_final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D6B9A-E99A-4977-878F-9087A8922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MOSiR Sopot_final</Template>
  <TotalTime>0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Orłowska</dc:creator>
  <cp:keywords/>
  <cp:lastModifiedBy>Monika Bystrzanowska</cp:lastModifiedBy>
  <cp:revision>2</cp:revision>
  <cp:lastPrinted>2023-01-18T10:53:00Z</cp:lastPrinted>
  <dcterms:created xsi:type="dcterms:W3CDTF">2026-03-12T09:25:00Z</dcterms:created>
  <dcterms:modified xsi:type="dcterms:W3CDTF">2026-03-12T09:25:00Z</dcterms:modified>
</cp:coreProperties>
</file>